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178" w:rsidRPr="000B4D2C" w:rsidRDefault="00C80178" w:rsidP="00C80178">
      <w:pPr>
        <w:tabs>
          <w:tab w:val="left" w:pos="8280"/>
        </w:tabs>
        <w:jc w:val="center"/>
      </w:pPr>
      <w:bookmarkStart w:id="0" w:name="_Toc222629821"/>
      <w:bookmarkStart w:id="1" w:name="_Toc375316631"/>
      <w:bookmarkStart w:id="2" w:name="_Toc392683145"/>
      <w:bookmarkStart w:id="3" w:name="_Toc392748184"/>
      <w:bookmarkStart w:id="4" w:name="_Toc407716448"/>
      <w:bookmarkStart w:id="5" w:name="_Toc407716800"/>
      <w:bookmarkStart w:id="6" w:name="_Toc407716827"/>
      <w:bookmarkEnd w:id="0"/>
      <w:bookmarkEnd w:id="1"/>
      <w:bookmarkEnd w:id="2"/>
      <w:bookmarkEnd w:id="3"/>
      <w:bookmarkEnd w:id="4"/>
      <w:bookmarkEnd w:id="5"/>
      <w:bookmarkEnd w:id="6"/>
    </w:p>
    <w:p w:rsidR="00DE3B1A" w:rsidRDefault="00DE3B1A" w:rsidP="005E265B">
      <w:pPr>
        <w:pStyle w:val="xl38"/>
        <w:spacing w:before="0" w:beforeAutospacing="0" w:after="0" w:afterAutospacing="0"/>
        <w:ind w:left="1418" w:hanging="1412"/>
        <w:jc w:val="center"/>
        <w:textAlignment w:val="auto"/>
        <w:rPr>
          <w:rFonts w:ascii="Calibri" w:hAnsi="Calibri" w:cs="Calibri"/>
          <w:sz w:val="22"/>
        </w:rPr>
      </w:pPr>
      <w:bookmarkStart w:id="7" w:name="_GoBack"/>
      <w:bookmarkEnd w:id="7"/>
    </w:p>
    <w:p w:rsidR="005E265B" w:rsidRDefault="00C80178" w:rsidP="005E265B">
      <w:pPr>
        <w:pStyle w:val="xl38"/>
        <w:spacing w:before="0" w:beforeAutospacing="0" w:after="0" w:afterAutospacing="0"/>
        <w:ind w:left="1418" w:hanging="1412"/>
        <w:jc w:val="center"/>
        <w:textAlignment w:val="auto"/>
        <w:rPr>
          <w:rFonts w:ascii="Calibri" w:hAnsi="Calibri" w:cs="Calibri"/>
          <w:sz w:val="22"/>
        </w:rPr>
      </w:pPr>
      <w:r w:rsidRPr="005C540E">
        <w:rPr>
          <w:rFonts w:ascii="Calibri" w:hAnsi="Calibri" w:cs="Calibri"/>
          <w:sz w:val="22"/>
        </w:rPr>
        <w:t>KARTA OCENY FORMALNEJ PROTESTU W RAMACH PO WER</w:t>
      </w:r>
    </w:p>
    <w:p w:rsidR="00324513" w:rsidRDefault="00324513" w:rsidP="005E265B">
      <w:pPr>
        <w:pStyle w:val="xl38"/>
        <w:spacing w:before="0" w:beforeAutospacing="0" w:after="0" w:afterAutospacing="0"/>
        <w:ind w:left="1418" w:hanging="1412"/>
        <w:jc w:val="center"/>
        <w:textAlignment w:val="auto"/>
        <w:rPr>
          <w:rFonts w:ascii="Calibri" w:hAnsi="Calibri" w:cs="Calibri"/>
          <w:sz w:val="22"/>
        </w:rPr>
      </w:pPr>
    </w:p>
    <w:p w:rsidR="00DE3B1A" w:rsidRPr="005E265B" w:rsidRDefault="00DE3B1A" w:rsidP="005E265B">
      <w:pPr>
        <w:pStyle w:val="xl38"/>
        <w:spacing w:before="0" w:beforeAutospacing="0" w:after="0" w:afterAutospacing="0"/>
        <w:ind w:left="1418" w:hanging="1412"/>
        <w:jc w:val="center"/>
        <w:textAlignment w:val="auto"/>
        <w:rPr>
          <w:rFonts w:ascii="Calibri" w:hAnsi="Calibri" w:cs="Calibri"/>
          <w:sz w:val="22"/>
        </w:rPr>
      </w:pPr>
    </w:p>
    <w:p w:rsidR="00C80178" w:rsidRDefault="00C80178" w:rsidP="00C80178">
      <w:pPr>
        <w:spacing w:after="4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INSTYTUCJA</w:t>
      </w:r>
      <w:r>
        <w:rPr>
          <w:b/>
          <w:kern w:val="24"/>
          <w:sz w:val="18"/>
          <w:szCs w:val="18"/>
        </w:rPr>
        <w:t xml:space="preserve"> ORGANIZUJĄCA KONKURS</w:t>
      </w:r>
      <w:r w:rsidRPr="005C6994">
        <w:rPr>
          <w:b/>
          <w:kern w:val="24"/>
          <w:sz w:val="18"/>
          <w:szCs w:val="18"/>
        </w:rPr>
        <w:t>:</w:t>
      </w:r>
      <w:r>
        <w:rPr>
          <w:kern w:val="24"/>
          <w:sz w:val="18"/>
          <w:szCs w:val="18"/>
        </w:rPr>
        <w:t>……………………………………………………………………….</w:t>
      </w:r>
    </w:p>
    <w:p w:rsidR="00C80178" w:rsidRPr="0064163C" w:rsidRDefault="00C80178" w:rsidP="00C80178">
      <w:pPr>
        <w:spacing w:after="4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N</w:t>
      </w:r>
      <w:r w:rsidRPr="00082BEF">
        <w:rPr>
          <w:b/>
          <w:kern w:val="24"/>
          <w:sz w:val="18"/>
          <w:szCs w:val="18"/>
        </w:rPr>
        <w:t>R KONKURSU</w:t>
      </w:r>
      <w:r>
        <w:rPr>
          <w:kern w:val="24"/>
          <w:sz w:val="18"/>
          <w:szCs w:val="18"/>
        </w:rPr>
        <w:t>:………………………………………………………………………………………………………………</w:t>
      </w:r>
    </w:p>
    <w:p w:rsidR="00C80178" w:rsidRDefault="00C80178" w:rsidP="00C80178">
      <w:pPr>
        <w:spacing w:after="4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 xml:space="preserve">DATA WPŁYWU </w:t>
      </w:r>
      <w:r w:rsidR="008919E9">
        <w:rPr>
          <w:b/>
          <w:kern w:val="24"/>
          <w:sz w:val="18"/>
          <w:szCs w:val="18"/>
        </w:rPr>
        <w:t>PROTESTU</w:t>
      </w:r>
      <w:r>
        <w:rPr>
          <w:b/>
          <w:kern w:val="24"/>
          <w:sz w:val="18"/>
          <w:szCs w:val="18"/>
        </w:rPr>
        <w:t>:</w:t>
      </w:r>
      <w:r>
        <w:rPr>
          <w:kern w:val="24"/>
          <w:sz w:val="18"/>
          <w:szCs w:val="18"/>
        </w:rPr>
        <w:t>……………………………………………………………………………………………</w:t>
      </w:r>
    </w:p>
    <w:p w:rsidR="00C80178" w:rsidRPr="0064163C" w:rsidRDefault="00C80178" w:rsidP="00C80178">
      <w:pPr>
        <w:spacing w:after="4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NR WNIOSKU</w:t>
      </w:r>
      <w:r w:rsidRPr="0064163C">
        <w:rPr>
          <w:kern w:val="24"/>
          <w:sz w:val="18"/>
          <w:szCs w:val="18"/>
        </w:rPr>
        <w:t>:...............................................................................</w:t>
      </w:r>
      <w:r>
        <w:rPr>
          <w:kern w:val="24"/>
          <w:sz w:val="18"/>
          <w:szCs w:val="18"/>
        </w:rPr>
        <w:t>............</w:t>
      </w:r>
    </w:p>
    <w:p w:rsidR="00C80178" w:rsidRPr="0064163C" w:rsidRDefault="00C80178" w:rsidP="00C80178">
      <w:pPr>
        <w:spacing w:after="4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SUMA KONTROLNA WNIOSKU:</w:t>
      </w:r>
      <w:r>
        <w:rPr>
          <w:kern w:val="24"/>
          <w:sz w:val="18"/>
          <w:szCs w:val="18"/>
        </w:rPr>
        <w:t>..........................................................................................</w:t>
      </w:r>
    </w:p>
    <w:p w:rsidR="00C80178" w:rsidRDefault="00C80178" w:rsidP="00C80178">
      <w:pPr>
        <w:spacing w:after="4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TYTUŁ PROJEKTU: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………………………………………………………………………………………………………….</w:t>
      </w:r>
    </w:p>
    <w:p w:rsidR="00800209" w:rsidRDefault="00C80178" w:rsidP="00C80178">
      <w:pPr>
        <w:spacing w:after="4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NAZWA WNIOSKODAWCY:</w:t>
      </w:r>
      <w:r>
        <w:rPr>
          <w:kern w:val="24"/>
          <w:sz w:val="18"/>
          <w:szCs w:val="18"/>
        </w:rPr>
        <w:t>…………………………………………………………………………………………….</w:t>
      </w:r>
    </w:p>
    <w:p w:rsidR="00324513" w:rsidRDefault="00324513" w:rsidP="00C80178">
      <w:pPr>
        <w:spacing w:after="40"/>
        <w:jc w:val="both"/>
        <w:rPr>
          <w:kern w:val="24"/>
          <w:sz w:val="18"/>
          <w:szCs w:val="18"/>
        </w:r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0"/>
        <w:gridCol w:w="9780"/>
        <w:gridCol w:w="567"/>
        <w:gridCol w:w="851"/>
        <w:gridCol w:w="850"/>
        <w:gridCol w:w="1544"/>
      </w:tblGrid>
      <w:tr w:rsidR="00D2716D" w:rsidRPr="00F00EB4" w:rsidTr="00CE5C29">
        <w:trPr>
          <w:trHeight w:val="574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pct20" w:color="000000" w:fill="FFFFFF"/>
            <w:vAlign w:val="center"/>
          </w:tcPr>
          <w:p w:rsidR="00D2716D" w:rsidRPr="00F00EB4" w:rsidRDefault="00D2716D" w:rsidP="007D16A8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A.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pct20" w:color="000000" w:fill="FFFFFF"/>
            <w:vAlign w:val="center"/>
          </w:tcPr>
          <w:p w:rsidR="00D2716D" w:rsidRPr="00F00EB4" w:rsidRDefault="00D2716D" w:rsidP="00D2716D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 xml:space="preserve">OGÓLNE KRYTERIUM FORMALNE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716D" w:rsidRPr="00CE5C29" w:rsidRDefault="00D2716D" w:rsidP="007D16A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E5C29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716D" w:rsidRPr="00CE5C29" w:rsidRDefault="00D2716D" w:rsidP="005909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E5C29">
              <w:rPr>
                <w:b/>
                <w:sz w:val="18"/>
                <w:szCs w:val="18"/>
              </w:rPr>
              <w:t xml:space="preserve">NIE </w:t>
            </w:r>
            <w:r w:rsidRPr="00CE5C29">
              <w:rPr>
                <w:sz w:val="18"/>
                <w:szCs w:val="18"/>
              </w:rPr>
              <w:t>(</w:t>
            </w:r>
            <w:r w:rsidR="005909E2" w:rsidRPr="00CE5C29">
              <w:rPr>
                <w:sz w:val="18"/>
                <w:szCs w:val="18"/>
              </w:rPr>
              <w:t>pozostawić protest bez rozpatrzenia</w:t>
            </w:r>
            <w:r w:rsidRPr="00CE5C29"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716D" w:rsidRPr="00CE5C29" w:rsidRDefault="00D2716D" w:rsidP="007D16A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E5C29">
              <w:rPr>
                <w:b/>
                <w:sz w:val="18"/>
                <w:szCs w:val="18"/>
              </w:rPr>
              <w:t>NIE DOTYCZY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716D" w:rsidRPr="00CE5C29" w:rsidRDefault="00D2716D" w:rsidP="007D16A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5C29">
              <w:rPr>
                <w:b/>
                <w:sz w:val="18"/>
                <w:szCs w:val="18"/>
              </w:rPr>
              <w:t xml:space="preserve">UZASADNIENIE </w:t>
            </w:r>
            <w:r w:rsidRPr="00CE5C29">
              <w:rPr>
                <w:b/>
                <w:sz w:val="18"/>
                <w:szCs w:val="18"/>
              </w:rPr>
              <w:br/>
            </w:r>
            <w:r w:rsidRPr="00CE5C29">
              <w:rPr>
                <w:sz w:val="18"/>
                <w:szCs w:val="18"/>
              </w:rPr>
              <w:t>(w przypadku zaznaczenia odpowiedzi „NIE”)</w:t>
            </w:r>
          </w:p>
        </w:tc>
      </w:tr>
      <w:tr w:rsidR="000D60F0" w:rsidRPr="00F00EB4" w:rsidTr="00CE5C29">
        <w:trPr>
          <w:trHeight w:val="431"/>
          <w:jc w:val="center"/>
        </w:trPr>
        <w:tc>
          <w:tcPr>
            <w:tcW w:w="440" w:type="dxa"/>
            <w:shd w:val="clear" w:color="000000" w:fill="FFFFFF"/>
            <w:vAlign w:val="center"/>
          </w:tcPr>
          <w:p w:rsidR="000D60F0" w:rsidRPr="000D60F0" w:rsidRDefault="000D60F0" w:rsidP="000D60F0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 w:rsidRPr="000D60F0">
              <w:rPr>
                <w:sz w:val="18"/>
                <w:szCs w:val="18"/>
              </w:rPr>
              <w:t xml:space="preserve">1. </w:t>
            </w:r>
          </w:p>
        </w:tc>
        <w:tc>
          <w:tcPr>
            <w:tcW w:w="9780" w:type="dxa"/>
            <w:shd w:val="clear" w:color="000000" w:fill="FFFFFF"/>
            <w:vAlign w:val="center"/>
          </w:tcPr>
          <w:p w:rsidR="000D60F0" w:rsidRPr="000D60F0" w:rsidRDefault="005239AB" w:rsidP="000D60F0">
            <w:pPr>
              <w:spacing w:before="40" w:after="40"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protest </w:t>
            </w:r>
            <w:r w:rsidRPr="00F00EB4">
              <w:rPr>
                <w:sz w:val="18"/>
                <w:szCs w:val="18"/>
              </w:rPr>
              <w:t>złożono w</w:t>
            </w:r>
            <w:r>
              <w:rPr>
                <w:sz w:val="18"/>
                <w:szCs w:val="18"/>
              </w:rPr>
              <w:t>e wskazanym przez IOK</w:t>
            </w:r>
            <w:r w:rsidRPr="00F00EB4">
              <w:rPr>
                <w:sz w:val="18"/>
                <w:szCs w:val="18"/>
              </w:rPr>
              <w:t xml:space="preserve"> terminie</w:t>
            </w:r>
            <w:r>
              <w:rPr>
                <w:sz w:val="18"/>
                <w:szCs w:val="18"/>
              </w:rPr>
              <w:t xml:space="preserve"> 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60F0" w:rsidRPr="00CE5C29" w:rsidRDefault="000D60F0" w:rsidP="007D16A8">
            <w:pPr>
              <w:spacing w:after="0" w:line="240" w:lineRule="exact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60F0" w:rsidRPr="00CE5C29" w:rsidRDefault="000D60F0" w:rsidP="007D16A8">
            <w:pPr>
              <w:spacing w:after="0" w:line="240" w:lineRule="exact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60F0" w:rsidRPr="00CE5C29" w:rsidRDefault="000D60F0" w:rsidP="007D16A8">
            <w:pPr>
              <w:spacing w:after="0" w:line="240" w:lineRule="exact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0D60F0" w:rsidRPr="00CE5C29" w:rsidRDefault="000D60F0" w:rsidP="007D16A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771" w:rsidRPr="00F00EB4" w:rsidTr="00CE5C29">
        <w:trPr>
          <w:trHeight w:val="423"/>
          <w:jc w:val="center"/>
        </w:trPr>
        <w:tc>
          <w:tcPr>
            <w:tcW w:w="440" w:type="dxa"/>
            <w:shd w:val="clear" w:color="000000" w:fill="FFFFFF"/>
            <w:vAlign w:val="center"/>
          </w:tcPr>
          <w:p w:rsidR="00AE2771" w:rsidRPr="000D60F0" w:rsidRDefault="00AE2771" w:rsidP="000D60F0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780" w:type="dxa"/>
            <w:shd w:val="clear" w:color="000000" w:fill="FFFFFF"/>
            <w:vAlign w:val="center"/>
          </w:tcPr>
          <w:p w:rsidR="00AE2771" w:rsidRDefault="00AE2771" w:rsidP="000D60F0">
            <w:pPr>
              <w:spacing w:before="40" w:after="40"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protest został wniesiony przez podmiot, który nie jest wykluczony z możliwości otrzymania dofinansowania 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E2771" w:rsidRPr="00CE5C29" w:rsidRDefault="00AE2771" w:rsidP="007D16A8">
            <w:pPr>
              <w:spacing w:after="0" w:line="240" w:lineRule="exact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2771" w:rsidRPr="00CE5C29" w:rsidRDefault="00AE2771" w:rsidP="007D16A8">
            <w:pPr>
              <w:spacing w:after="0" w:line="240" w:lineRule="exact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2771" w:rsidRPr="00CE5C29" w:rsidRDefault="00AE2771" w:rsidP="007D16A8">
            <w:pPr>
              <w:spacing w:after="0" w:line="240" w:lineRule="exact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AE2771" w:rsidRPr="00CE5C29" w:rsidRDefault="00AE2771" w:rsidP="007D16A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8A7025" w:rsidRPr="00F00EB4" w:rsidTr="00CE5C29">
        <w:trPr>
          <w:trHeight w:val="415"/>
          <w:jc w:val="center"/>
        </w:trPr>
        <w:tc>
          <w:tcPr>
            <w:tcW w:w="440" w:type="dxa"/>
            <w:shd w:val="clear" w:color="000000" w:fill="FFFFFF"/>
            <w:vAlign w:val="center"/>
          </w:tcPr>
          <w:p w:rsidR="008A7025" w:rsidRDefault="008A7025" w:rsidP="000D60F0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780" w:type="dxa"/>
            <w:shd w:val="clear" w:color="000000" w:fill="FFFFFF"/>
            <w:vAlign w:val="center"/>
          </w:tcPr>
          <w:p w:rsidR="008A7025" w:rsidRDefault="008A7025" w:rsidP="000D60F0">
            <w:pPr>
              <w:spacing w:before="40" w:after="40"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protest zawiera wskazanie kryteriów wyboru projektów, z których oceną wnioskodawca się nie zgadza, wraz z uzasadnieniem 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A7025" w:rsidRPr="00CE5C29" w:rsidRDefault="008A7025" w:rsidP="007D16A8">
            <w:pPr>
              <w:spacing w:after="0" w:line="240" w:lineRule="exact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7025" w:rsidRPr="00CE5C29" w:rsidRDefault="008A7025" w:rsidP="007D16A8">
            <w:pPr>
              <w:spacing w:after="0" w:line="240" w:lineRule="exact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A7025" w:rsidRPr="00CE5C29" w:rsidRDefault="008A7025" w:rsidP="007D16A8">
            <w:pPr>
              <w:spacing w:after="0" w:line="240" w:lineRule="exact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8A7025" w:rsidRPr="00CE5C29" w:rsidRDefault="008A7025" w:rsidP="007D16A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8A7025" w:rsidRPr="00F00EB4" w:rsidTr="00CE5C29">
        <w:trPr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8A7025" w:rsidRPr="00525826" w:rsidRDefault="008A7025" w:rsidP="007D16A8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B.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8A7025" w:rsidRPr="00525826" w:rsidRDefault="008A7025" w:rsidP="007D16A8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POZOSTAŁE OGÓLNE KRYTERIA FORMALNE (WYPEŁNIĆ JEŻELI W CZĘŚCI A ZAZNACZONO ODPOWIEDŹ „TAK”)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025" w:rsidRPr="00CE5C29" w:rsidRDefault="008A7025" w:rsidP="007D16A8">
            <w:pPr>
              <w:spacing w:after="0" w:line="240" w:lineRule="auto"/>
              <w:jc w:val="center"/>
              <w:rPr>
                <w:rFonts w:cs="Calibri"/>
                <w:kern w:val="24"/>
                <w:sz w:val="18"/>
                <w:szCs w:val="18"/>
              </w:rPr>
            </w:pPr>
            <w:r w:rsidRPr="00CE5C29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025" w:rsidRPr="00CE5C29" w:rsidRDefault="008A7025" w:rsidP="007D16A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E5C29">
              <w:rPr>
                <w:b/>
                <w:sz w:val="18"/>
                <w:szCs w:val="18"/>
              </w:rPr>
              <w:t>NIE</w:t>
            </w:r>
          </w:p>
          <w:p w:rsidR="008A7025" w:rsidRPr="00CE5C29" w:rsidRDefault="008A7025" w:rsidP="00C10220">
            <w:pPr>
              <w:spacing w:after="0" w:line="240" w:lineRule="auto"/>
              <w:jc w:val="center"/>
              <w:rPr>
                <w:rFonts w:cs="Calibri"/>
                <w:kern w:val="24"/>
                <w:sz w:val="18"/>
                <w:szCs w:val="18"/>
              </w:rPr>
            </w:pPr>
            <w:r w:rsidRPr="00CE5C29">
              <w:rPr>
                <w:sz w:val="18"/>
                <w:szCs w:val="18"/>
              </w:rPr>
              <w:t>(odrzucić pro</w:t>
            </w:r>
            <w:r w:rsidR="00C10220" w:rsidRPr="00CE5C29">
              <w:rPr>
                <w:sz w:val="18"/>
                <w:szCs w:val="18"/>
              </w:rPr>
              <w:t>test</w:t>
            </w:r>
            <w:r w:rsidR="0054141A" w:rsidRPr="00CE5C29">
              <w:rPr>
                <w:sz w:val="18"/>
                <w:szCs w:val="18"/>
              </w:rPr>
              <w:t>/uzupełnić protest</w:t>
            </w:r>
            <w:r w:rsidRPr="00CE5C29"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025" w:rsidRPr="00CE5C29" w:rsidRDefault="008A7025" w:rsidP="007D16A8">
            <w:pPr>
              <w:spacing w:after="0" w:line="240" w:lineRule="auto"/>
              <w:jc w:val="center"/>
              <w:rPr>
                <w:rFonts w:cs="Calibri"/>
                <w:kern w:val="24"/>
                <w:sz w:val="18"/>
                <w:szCs w:val="18"/>
              </w:rPr>
            </w:pPr>
            <w:r w:rsidRPr="00CE5C29">
              <w:rPr>
                <w:b/>
                <w:sz w:val="18"/>
                <w:szCs w:val="18"/>
              </w:rPr>
              <w:t>NIE DOTYCZY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025" w:rsidRPr="00CE5C29" w:rsidRDefault="008A7025" w:rsidP="007D16A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E5C29">
              <w:rPr>
                <w:b/>
                <w:sz w:val="18"/>
                <w:szCs w:val="18"/>
              </w:rPr>
              <w:t>UZASADNIENIE</w:t>
            </w:r>
          </w:p>
          <w:p w:rsidR="008A7025" w:rsidRPr="00CE5C29" w:rsidRDefault="008A7025" w:rsidP="007D16A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5C29">
              <w:rPr>
                <w:sz w:val="18"/>
                <w:szCs w:val="18"/>
              </w:rPr>
              <w:t>(w przypadku zaznaczenia odpowiedzi „NIE”)</w:t>
            </w:r>
          </w:p>
        </w:tc>
      </w:tr>
      <w:tr w:rsidR="008A7025" w:rsidRPr="00BA5D2C" w:rsidTr="008A7025">
        <w:trPr>
          <w:jc w:val="center"/>
        </w:trPr>
        <w:tc>
          <w:tcPr>
            <w:tcW w:w="440" w:type="dxa"/>
            <w:shd w:val="clear" w:color="000000" w:fill="auto"/>
            <w:vAlign w:val="center"/>
          </w:tcPr>
          <w:p w:rsidR="008A7025" w:rsidRPr="00904B6B" w:rsidRDefault="008A7025" w:rsidP="007D16A8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9780" w:type="dxa"/>
            <w:shd w:val="clear" w:color="000000" w:fill="auto"/>
            <w:vAlign w:val="center"/>
          </w:tcPr>
          <w:p w:rsidR="008A7025" w:rsidRPr="00904B6B" w:rsidRDefault="008A7025" w:rsidP="007D16A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protest zawiera oznaczenie instytucji właściwej do rozpatrzenia protestu?</w:t>
            </w:r>
          </w:p>
        </w:tc>
        <w:tc>
          <w:tcPr>
            <w:tcW w:w="567" w:type="dxa"/>
            <w:shd w:val="clear" w:color="000000" w:fill="auto"/>
            <w:vAlign w:val="center"/>
          </w:tcPr>
          <w:p w:rsidR="008A7025" w:rsidRPr="00F00EB4" w:rsidRDefault="008A7025" w:rsidP="007D16A8">
            <w:pPr>
              <w:spacing w:after="0" w:line="240" w:lineRule="auto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000000" w:fill="auto"/>
            <w:vAlign w:val="center"/>
          </w:tcPr>
          <w:p w:rsidR="008A7025" w:rsidRPr="00F00EB4" w:rsidRDefault="008A7025" w:rsidP="007D16A8">
            <w:pPr>
              <w:spacing w:after="0" w:line="240" w:lineRule="auto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000000" w:fill="auto"/>
            <w:vAlign w:val="center"/>
          </w:tcPr>
          <w:p w:rsidR="008A7025" w:rsidRPr="00F00EB4" w:rsidRDefault="008A7025" w:rsidP="007D16A8">
            <w:pPr>
              <w:spacing w:after="0" w:line="240" w:lineRule="auto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000000" w:fill="auto"/>
          </w:tcPr>
          <w:p w:rsidR="008A7025" w:rsidRPr="00BA5D2C" w:rsidRDefault="008A7025" w:rsidP="007D16A8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8A7025" w:rsidRPr="00A501F3" w:rsidTr="00800209">
        <w:trPr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904B6B" w:rsidRDefault="008A7025" w:rsidP="007D16A8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193CFD" w:rsidRDefault="008A7025" w:rsidP="007D16A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protest zawiera oznaczenie wnioskodawcy ?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F00EB4" w:rsidRDefault="008A7025" w:rsidP="007D16A8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F00EB4" w:rsidRDefault="008A7025" w:rsidP="007D16A8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8A7025" w:rsidRPr="00F00EB4" w:rsidRDefault="008A7025" w:rsidP="007D16A8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CCCCCC"/>
          </w:tcPr>
          <w:p w:rsidR="008A7025" w:rsidRPr="00A501F3" w:rsidRDefault="008A7025" w:rsidP="007D16A8">
            <w:pPr>
              <w:spacing w:before="60" w:after="60"/>
              <w:rPr>
                <w:sz w:val="20"/>
              </w:rPr>
            </w:pPr>
          </w:p>
        </w:tc>
      </w:tr>
      <w:tr w:rsidR="008A7025" w:rsidRPr="00A501F3" w:rsidTr="00800209">
        <w:trPr>
          <w:jc w:val="center"/>
        </w:trPr>
        <w:tc>
          <w:tcPr>
            <w:tcW w:w="440" w:type="dxa"/>
            <w:shd w:val="clear" w:color="000000" w:fill="auto"/>
            <w:vAlign w:val="center"/>
          </w:tcPr>
          <w:p w:rsidR="008A7025" w:rsidRPr="00904B6B" w:rsidRDefault="008A7025" w:rsidP="007D16A8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 w:rsidRPr="00904B6B">
              <w:rPr>
                <w:sz w:val="18"/>
                <w:szCs w:val="18"/>
              </w:rPr>
              <w:lastRenderedPageBreak/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000000" w:fill="auto"/>
            <w:vAlign w:val="center"/>
          </w:tcPr>
          <w:p w:rsidR="008A7025" w:rsidRDefault="008A7025" w:rsidP="007D16A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protest zawiera numer wniosku o dofinansowanie ?</w:t>
            </w:r>
          </w:p>
        </w:tc>
        <w:tc>
          <w:tcPr>
            <w:tcW w:w="567" w:type="dxa"/>
            <w:shd w:val="clear" w:color="000000" w:fill="auto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shd w:val="clear" w:color="000000" w:fill="auto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shd w:val="clear" w:color="000000" w:fill="auto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shd w:val="clear" w:color="000000" w:fill="auto"/>
          </w:tcPr>
          <w:p w:rsidR="008A7025" w:rsidRPr="00A501F3" w:rsidRDefault="008A7025" w:rsidP="007D16A8">
            <w:pPr>
              <w:spacing w:before="60" w:after="60"/>
              <w:rPr>
                <w:sz w:val="20"/>
              </w:rPr>
            </w:pPr>
          </w:p>
        </w:tc>
      </w:tr>
      <w:tr w:rsidR="008A7025" w:rsidRPr="00A501F3" w:rsidTr="00800209">
        <w:trPr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904B6B" w:rsidRDefault="008A7025" w:rsidP="007D16A8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 w:rsidRPr="00904B6B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193CFD" w:rsidRDefault="008A7025" w:rsidP="007D16A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protest zawiera wskazanie zarzutów o charakterze proceduralnym w zakresie przeprowadzonej oceny wraz z uzasadnieniem ?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000000" w:fill="CCCCCC"/>
          </w:tcPr>
          <w:p w:rsidR="008A7025" w:rsidRPr="00A501F3" w:rsidRDefault="008A7025" w:rsidP="007D16A8">
            <w:pPr>
              <w:spacing w:before="60" w:after="60"/>
              <w:rPr>
                <w:sz w:val="20"/>
              </w:rPr>
            </w:pPr>
          </w:p>
        </w:tc>
      </w:tr>
      <w:tr w:rsidR="008A7025" w:rsidRPr="00A501F3" w:rsidTr="00800209">
        <w:trPr>
          <w:jc w:val="center"/>
        </w:trPr>
        <w:tc>
          <w:tcPr>
            <w:tcW w:w="440" w:type="dxa"/>
            <w:shd w:val="clear" w:color="auto" w:fill="auto"/>
            <w:vAlign w:val="center"/>
          </w:tcPr>
          <w:p w:rsidR="008A7025" w:rsidRPr="00904B6B" w:rsidRDefault="008A7025" w:rsidP="007D16A8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 w:rsidRPr="00904B6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8A7025" w:rsidRPr="00904B6B" w:rsidRDefault="008A7025" w:rsidP="007D16A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protest zawiera podpis wnioskodawcy lub osoby upoważnionej do jego reprezentowania, z załączeniem oryginału lub kopii dokumentu poświadczającego umocowanie takiej osoby do reprezentowania wnioskodawcy ?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shd w:val="clear" w:color="auto" w:fill="auto"/>
          </w:tcPr>
          <w:p w:rsidR="008A7025" w:rsidRPr="00A501F3" w:rsidRDefault="008A7025" w:rsidP="007D16A8">
            <w:pPr>
              <w:spacing w:before="60" w:after="60"/>
              <w:rPr>
                <w:sz w:val="20"/>
              </w:rPr>
            </w:pPr>
          </w:p>
        </w:tc>
      </w:tr>
      <w:tr w:rsidR="008A7025" w:rsidRPr="00F00EB4" w:rsidTr="007D16A8">
        <w:trPr>
          <w:trHeight w:val="70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A501F3" w:rsidRDefault="00CE4089" w:rsidP="007D16A8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</w:t>
            </w:r>
            <w:r w:rsidR="008A7025">
              <w:rPr>
                <w:b/>
                <w:sz w:val="20"/>
              </w:rPr>
              <w:t>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000000" w:fill="CCCCCC"/>
          </w:tcPr>
          <w:p w:rsidR="008A7025" w:rsidRPr="00A501F3" w:rsidRDefault="008A7025" w:rsidP="00CE4089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A501F3">
              <w:rPr>
                <w:b/>
                <w:sz w:val="20"/>
              </w:rPr>
              <w:t xml:space="preserve">DECYZJA W SPRAWIE </w:t>
            </w:r>
            <w:r>
              <w:rPr>
                <w:b/>
                <w:sz w:val="20"/>
              </w:rPr>
              <w:t xml:space="preserve">SPEŁNIANIA KRYTERIÓW FORMALNYCH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F00EB4" w:rsidRDefault="008A7025" w:rsidP="007D16A8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F00EB4" w:rsidRDefault="008A7025" w:rsidP="007D16A8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</w:t>
            </w:r>
          </w:p>
        </w:tc>
        <w:tc>
          <w:tcPr>
            <w:tcW w:w="2394" w:type="dxa"/>
            <w:gridSpan w:val="2"/>
            <w:tcBorders>
              <w:bottom w:val="single" w:sz="4" w:space="0" w:color="auto"/>
            </w:tcBorders>
            <w:shd w:val="clear" w:color="000000" w:fill="CCCCCC"/>
          </w:tcPr>
          <w:p w:rsidR="008A7025" w:rsidRPr="00F00EB4" w:rsidRDefault="008A7025" w:rsidP="007D16A8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Uwagi</w:t>
            </w:r>
          </w:p>
        </w:tc>
      </w:tr>
      <w:tr w:rsidR="008A7025" w:rsidRPr="00A501F3" w:rsidTr="007D16A8">
        <w:trPr>
          <w:trHeight w:val="300"/>
          <w:jc w:val="center"/>
        </w:trPr>
        <w:tc>
          <w:tcPr>
            <w:tcW w:w="10220" w:type="dxa"/>
            <w:gridSpan w:val="2"/>
            <w:shd w:val="clear" w:color="auto" w:fill="FFFFFF"/>
            <w:vAlign w:val="center"/>
          </w:tcPr>
          <w:p w:rsidR="008A7025" w:rsidRPr="00F00EB4" w:rsidRDefault="008A7025" w:rsidP="00114AAB">
            <w:pPr>
              <w:spacing w:after="0" w:line="240" w:lineRule="auto"/>
              <w:rPr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 xml:space="preserve">Czy </w:t>
            </w:r>
            <w:r w:rsidR="00CE4089">
              <w:rPr>
                <w:sz w:val="18"/>
                <w:szCs w:val="18"/>
              </w:rPr>
              <w:t>protest</w:t>
            </w:r>
            <w:r w:rsidRPr="00F00EB4">
              <w:rPr>
                <w:sz w:val="18"/>
                <w:szCs w:val="18"/>
              </w:rPr>
              <w:t xml:space="preserve"> spełnia wszystkie ogólne kryteria formalne i może zostać przekazany do </w:t>
            </w:r>
            <w:r w:rsidR="004A14DC">
              <w:rPr>
                <w:sz w:val="18"/>
                <w:szCs w:val="18"/>
              </w:rPr>
              <w:t xml:space="preserve">rozpatrzenia </w:t>
            </w:r>
            <w:r w:rsidRPr="00F00EB4">
              <w:rPr>
                <w:sz w:val="18"/>
                <w:szCs w:val="18"/>
              </w:rPr>
              <w:t>?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2394" w:type="dxa"/>
            <w:gridSpan w:val="2"/>
            <w:shd w:val="clear" w:color="auto" w:fill="FFFFFF"/>
          </w:tcPr>
          <w:p w:rsidR="008A7025" w:rsidRPr="00A501F3" w:rsidRDefault="008A7025" w:rsidP="007D16A8">
            <w:pPr>
              <w:spacing w:before="40" w:after="40" w:line="240" w:lineRule="exact"/>
              <w:rPr>
                <w:sz w:val="20"/>
              </w:rPr>
            </w:pPr>
          </w:p>
        </w:tc>
      </w:tr>
    </w:tbl>
    <w:p w:rsidR="00D2716D" w:rsidRDefault="00D2716D" w:rsidP="00C80178">
      <w:pPr>
        <w:spacing w:after="40"/>
        <w:jc w:val="both"/>
        <w:rPr>
          <w:kern w:val="24"/>
          <w:sz w:val="18"/>
          <w:szCs w:val="18"/>
        </w:rPr>
      </w:pPr>
    </w:p>
    <w:p w:rsidR="00D2716D" w:rsidRDefault="00D2716D" w:rsidP="00C80178">
      <w:pPr>
        <w:spacing w:after="40"/>
        <w:jc w:val="both"/>
        <w:rPr>
          <w:kern w:val="24"/>
          <w:sz w:val="18"/>
          <w:szCs w:val="18"/>
        </w:rPr>
      </w:pPr>
    </w:p>
    <w:p w:rsidR="00D2716D" w:rsidRDefault="00BF06E5" w:rsidP="00C80178">
      <w:pPr>
        <w:spacing w:after="40"/>
        <w:jc w:val="both"/>
        <w:rPr>
          <w:kern w:val="24"/>
          <w:sz w:val="18"/>
          <w:szCs w:val="18"/>
        </w:rPr>
      </w:pPr>
      <w:r>
        <w:rPr>
          <w:kern w:val="24"/>
          <w:sz w:val="18"/>
          <w:szCs w:val="18"/>
        </w:rPr>
        <w:t>Sporządzone przez:                                                                                                                                                                                           Zatwierdzone przez:</w:t>
      </w:r>
    </w:p>
    <w:p w:rsidR="00BF06E5" w:rsidRDefault="00BF06E5" w:rsidP="00BF06E5">
      <w:pPr>
        <w:spacing w:after="40"/>
        <w:jc w:val="both"/>
        <w:rPr>
          <w:kern w:val="24"/>
          <w:sz w:val="18"/>
          <w:szCs w:val="18"/>
        </w:rPr>
      </w:pPr>
      <w:r>
        <w:rPr>
          <w:kern w:val="24"/>
          <w:sz w:val="18"/>
          <w:szCs w:val="18"/>
        </w:rPr>
        <w:t xml:space="preserve">Imię i nazwisko:                                                                                                                                                                                                  </w:t>
      </w:r>
      <w:r w:rsidRPr="00BF06E5">
        <w:rPr>
          <w:kern w:val="24"/>
          <w:sz w:val="18"/>
          <w:szCs w:val="18"/>
        </w:rPr>
        <w:t>Imię i nazwisko:</w:t>
      </w:r>
    </w:p>
    <w:p w:rsidR="00BF06E5" w:rsidRDefault="00BF06E5" w:rsidP="00BF06E5">
      <w:pPr>
        <w:spacing w:after="40"/>
        <w:jc w:val="both"/>
        <w:rPr>
          <w:kern w:val="24"/>
          <w:sz w:val="18"/>
          <w:szCs w:val="18"/>
        </w:rPr>
      </w:pPr>
      <w:r>
        <w:rPr>
          <w:kern w:val="24"/>
          <w:sz w:val="18"/>
          <w:szCs w:val="18"/>
        </w:rPr>
        <w:t>Komórka organizacyjna:                                                                                                                                                                                    Komórka organizacyjna:</w:t>
      </w:r>
    </w:p>
    <w:p w:rsidR="00BF06E5" w:rsidRDefault="00BF06E5" w:rsidP="00BF06E5">
      <w:pPr>
        <w:spacing w:after="40"/>
        <w:jc w:val="both"/>
        <w:rPr>
          <w:kern w:val="24"/>
          <w:sz w:val="18"/>
          <w:szCs w:val="18"/>
        </w:rPr>
      </w:pPr>
      <w:r>
        <w:rPr>
          <w:kern w:val="24"/>
          <w:sz w:val="18"/>
          <w:szCs w:val="18"/>
        </w:rPr>
        <w:t>Data:                                                                                                                                                                                                                      Data:</w:t>
      </w:r>
    </w:p>
    <w:p w:rsidR="00BF06E5" w:rsidRDefault="00BF06E5" w:rsidP="00BF06E5">
      <w:pPr>
        <w:spacing w:after="40"/>
        <w:jc w:val="both"/>
        <w:rPr>
          <w:kern w:val="24"/>
          <w:sz w:val="18"/>
          <w:szCs w:val="18"/>
        </w:rPr>
      </w:pPr>
      <w:r>
        <w:rPr>
          <w:kern w:val="24"/>
          <w:sz w:val="18"/>
          <w:szCs w:val="18"/>
        </w:rPr>
        <w:t>Podpis:                                                                                                                                                                                                                  Podpis:</w:t>
      </w:r>
    </w:p>
    <w:p w:rsidR="00BF06E5" w:rsidRPr="00BF06E5" w:rsidRDefault="00BF06E5" w:rsidP="00BF06E5">
      <w:pPr>
        <w:spacing w:after="40"/>
        <w:jc w:val="both"/>
        <w:rPr>
          <w:kern w:val="24"/>
          <w:sz w:val="18"/>
          <w:szCs w:val="18"/>
        </w:rPr>
      </w:pPr>
    </w:p>
    <w:p w:rsidR="00BF06E5" w:rsidRPr="00CC55A6" w:rsidRDefault="00BF06E5" w:rsidP="00C80178">
      <w:pPr>
        <w:spacing w:after="40"/>
        <w:jc w:val="both"/>
        <w:rPr>
          <w:kern w:val="24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5605"/>
      </w:tblGrid>
      <w:tr w:rsidR="00687F84" w:rsidRPr="00871D95" w:rsidTr="007D16A8">
        <w:tc>
          <w:tcPr>
            <w:tcW w:w="8188" w:type="dxa"/>
          </w:tcPr>
          <w:p w:rsidR="00687F84" w:rsidRPr="00871D95" w:rsidRDefault="00687F84" w:rsidP="007D16A8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05" w:type="dxa"/>
          </w:tcPr>
          <w:p w:rsidR="00687F84" w:rsidRPr="00871D95" w:rsidRDefault="00687F84" w:rsidP="007D16A8">
            <w:pPr>
              <w:spacing w:before="20" w:after="20"/>
              <w:jc w:val="both"/>
              <w:rPr>
                <w:rFonts w:asciiTheme="minorHAnsi" w:hAnsiTheme="minorHAnsi" w:cstheme="minorHAnsi"/>
                <w:kern w:val="24"/>
                <w:sz w:val="18"/>
                <w:szCs w:val="18"/>
              </w:rPr>
            </w:pPr>
          </w:p>
        </w:tc>
      </w:tr>
    </w:tbl>
    <w:p w:rsidR="00330639" w:rsidRPr="00687F84" w:rsidRDefault="00C80178" w:rsidP="00687F84">
      <w:pPr>
        <w:tabs>
          <w:tab w:val="left" w:pos="9072"/>
        </w:tabs>
        <w:spacing w:after="0" w:line="240" w:lineRule="auto"/>
        <w:jc w:val="both"/>
        <w:rPr>
          <w:sz w:val="18"/>
          <w:szCs w:val="18"/>
        </w:rPr>
      </w:pPr>
      <w:r w:rsidRPr="00A021DD">
        <w:rPr>
          <w:sz w:val="18"/>
          <w:szCs w:val="18"/>
        </w:rPr>
        <w:tab/>
      </w:r>
    </w:p>
    <w:sectPr w:rsidR="00330639" w:rsidRPr="00687F84" w:rsidSect="00BE07E8">
      <w:headerReference w:type="first" r:id="rId7"/>
      <w:footerReference w:type="first" r:id="rId8"/>
      <w:pgSz w:w="16838" w:h="11906" w:orient="landscape"/>
      <w:pgMar w:top="1418" w:right="1843" w:bottom="1418" w:left="1418" w:header="708" w:footer="5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775" w:rsidRDefault="00891775" w:rsidP="002775EC">
      <w:pPr>
        <w:spacing w:after="0" w:line="240" w:lineRule="auto"/>
      </w:pPr>
      <w:r>
        <w:separator/>
      </w:r>
    </w:p>
  </w:endnote>
  <w:endnote w:type="continuationSeparator" w:id="0">
    <w:p w:rsidR="00891775" w:rsidRDefault="00891775" w:rsidP="00277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C2E" w:rsidRPr="00BE07E8" w:rsidRDefault="00647969" w:rsidP="00AB780D">
    <w:pPr>
      <w:pStyle w:val="Stopka"/>
      <w:ind w:firstLine="1276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B9364BE" wp14:editId="408CA12B">
          <wp:simplePos x="0" y="0"/>
          <wp:positionH relativeFrom="column">
            <wp:posOffset>971550</wp:posOffset>
          </wp:positionH>
          <wp:positionV relativeFrom="paragraph">
            <wp:posOffset>-476250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775" w:rsidRDefault="00891775" w:rsidP="002775EC">
      <w:pPr>
        <w:spacing w:after="0" w:line="240" w:lineRule="auto"/>
      </w:pPr>
      <w:r>
        <w:separator/>
      </w:r>
    </w:p>
  </w:footnote>
  <w:footnote w:type="continuationSeparator" w:id="0">
    <w:p w:rsidR="00891775" w:rsidRDefault="00891775" w:rsidP="00277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64796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C453772" wp14:editId="566CC1A4">
          <wp:simplePos x="0" y="0"/>
          <wp:positionH relativeFrom="margin">
            <wp:posOffset>1204595</wp:posOffset>
          </wp:positionH>
          <wp:positionV relativeFrom="paragraph">
            <wp:posOffset>-287655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24152"/>
    <w:multiLevelType w:val="hybridMultilevel"/>
    <w:tmpl w:val="5F385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39D"/>
    <w:rsid w:val="000206BC"/>
    <w:rsid w:val="00060B62"/>
    <w:rsid w:val="0008623D"/>
    <w:rsid w:val="000918D6"/>
    <w:rsid w:val="000C356A"/>
    <w:rsid w:val="000D60F0"/>
    <w:rsid w:val="000F7D72"/>
    <w:rsid w:val="00114AAB"/>
    <w:rsid w:val="0014339D"/>
    <w:rsid w:val="00160DF4"/>
    <w:rsid w:val="00193CFD"/>
    <w:rsid w:val="001A01A0"/>
    <w:rsid w:val="001C6FDB"/>
    <w:rsid w:val="001C7169"/>
    <w:rsid w:val="001D7B14"/>
    <w:rsid w:val="00240EE3"/>
    <w:rsid w:val="00244739"/>
    <w:rsid w:val="002548C4"/>
    <w:rsid w:val="002775EC"/>
    <w:rsid w:val="00283C03"/>
    <w:rsid w:val="002B5D3F"/>
    <w:rsid w:val="002D4136"/>
    <w:rsid w:val="002E683E"/>
    <w:rsid w:val="00305097"/>
    <w:rsid w:val="00316543"/>
    <w:rsid w:val="00321E97"/>
    <w:rsid w:val="00324513"/>
    <w:rsid w:val="00330639"/>
    <w:rsid w:val="00370368"/>
    <w:rsid w:val="003815BE"/>
    <w:rsid w:val="003B178A"/>
    <w:rsid w:val="003C3665"/>
    <w:rsid w:val="003C5371"/>
    <w:rsid w:val="003E0DC6"/>
    <w:rsid w:val="003F755C"/>
    <w:rsid w:val="004326FC"/>
    <w:rsid w:val="00460ED4"/>
    <w:rsid w:val="00477200"/>
    <w:rsid w:val="004A0408"/>
    <w:rsid w:val="004A14DC"/>
    <w:rsid w:val="004A4CFD"/>
    <w:rsid w:val="004C59FF"/>
    <w:rsid w:val="004E3ADA"/>
    <w:rsid w:val="004F0208"/>
    <w:rsid w:val="005239AB"/>
    <w:rsid w:val="0054141A"/>
    <w:rsid w:val="00541C44"/>
    <w:rsid w:val="00552B11"/>
    <w:rsid w:val="005543FF"/>
    <w:rsid w:val="005909E2"/>
    <w:rsid w:val="005A4E66"/>
    <w:rsid w:val="005C540E"/>
    <w:rsid w:val="005E265B"/>
    <w:rsid w:val="005E2853"/>
    <w:rsid w:val="005F1A37"/>
    <w:rsid w:val="005F3515"/>
    <w:rsid w:val="00610E50"/>
    <w:rsid w:val="0062525F"/>
    <w:rsid w:val="00647969"/>
    <w:rsid w:val="00681035"/>
    <w:rsid w:val="00687F84"/>
    <w:rsid w:val="006A64FF"/>
    <w:rsid w:val="006B49DD"/>
    <w:rsid w:val="006C7A51"/>
    <w:rsid w:val="00716502"/>
    <w:rsid w:val="00735330"/>
    <w:rsid w:val="00740E48"/>
    <w:rsid w:val="00771F77"/>
    <w:rsid w:val="007812E4"/>
    <w:rsid w:val="00800209"/>
    <w:rsid w:val="0080169F"/>
    <w:rsid w:val="00815EC3"/>
    <w:rsid w:val="00825F5A"/>
    <w:rsid w:val="00825FC4"/>
    <w:rsid w:val="00846F22"/>
    <w:rsid w:val="00865348"/>
    <w:rsid w:val="00891775"/>
    <w:rsid w:val="008919E9"/>
    <w:rsid w:val="008A7025"/>
    <w:rsid w:val="008C0B22"/>
    <w:rsid w:val="00914E97"/>
    <w:rsid w:val="009740A3"/>
    <w:rsid w:val="009C1EE5"/>
    <w:rsid w:val="009F2913"/>
    <w:rsid w:val="009F724A"/>
    <w:rsid w:val="00A52BB8"/>
    <w:rsid w:val="00A70685"/>
    <w:rsid w:val="00A73F7E"/>
    <w:rsid w:val="00A960B4"/>
    <w:rsid w:val="00AB780D"/>
    <w:rsid w:val="00AD425C"/>
    <w:rsid w:val="00AE2771"/>
    <w:rsid w:val="00B02C2E"/>
    <w:rsid w:val="00B748B8"/>
    <w:rsid w:val="00BE07E8"/>
    <w:rsid w:val="00BF06E5"/>
    <w:rsid w:val="00C10220"/>
    <w:rsid w:val="00C10FBA"/>
    <w:rsid w:val="00C53DF0"/>
    <w:rsid w:val="00C67195"/>
    <w:rsid w:val="00C80178"/>
    <w:rsid w:val="00C9324D"/>
    <w:rsid w:val="00CA26D3"/>
    <w:rsid w:val="00CB3155"/>
    <w:rsid w:val="00CB5F6A"/>
    <w:rsid w:val="00CC55A6"/>
    <w:rsid w:val="00CE4089"/>
    <w:rsid w:val="00CE5C29"/>
    <w:rsid w:val="00D11119"/>
    <w:rsid w:val="00D2716D"/>
    <w:rsid w:val="00DE3B1A"/>
    <w:rsid w:val="00E3739C"/>
    <w:rsid w:val="00E5513B"/>
    <w:rsid w:val="00E56F67"/>
    <w:rsid w:val="00E637A5"/>
    <w:rsid w:val="00E96A9A"/>
    <w:rsid w:val="00EA2680"/>
    <w:rsid w:val="00EA72DE"/>
    <w:rsid w:val="00EB0E8E"/>
    <w:rsid w:val="00EB7B0A"/>
    <w:rsid w:val="00F22956"/>
    <w:rsid w:val="00F412C2"/>
    <w:rsid w:val="00F830A1"/>
    <w:rsid w:val="00F87B6E"/>
    <w:rsid w:val="00FB679C"/>
    <w:rsid w:val="00FC657B"/>
    <w:rsid w:val="00FF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D60BA7"/>
  <w15:docId w15:val="{B74AAF36-AD69-4310-AB77-F3F8C83BD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623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02C2E"/>
    <w:rPr>
      <w:color w:val="0000FF"/>
      <w:u w:val="single"/>
    </w:rPr>
  </w:style>
  <w:style w:type="table" w:styleId="Tabela-Siatka">
    <w:name w:val="Table Grid"/>
    <w:basedOn w:val="Standardowy"/>
    <w:uiPriority w:val="59"/>
    <w:rsid w:val="00283C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C801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38">
    <w:name w:val="xl38"/>
    <w:basedOn w:val="Normalny"/>
    <w:uiPriority w:val="99"/>
    <w:rsid w:val="00C80178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D60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omek\Moje%20dokumenty\szablony%20wup\2011_07_10%20szablony%20wup\wu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wup</Template>
  <TotalTime>1</TotalTime>
  <Pages>2</Pages>
  <Words>444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Katarzyna Rauchut</cp:lastModifiedBy>
  <cp:revision>2</cp:revision>
  <cp:lastPrinted>2018-06-13T11:45:00Z</cp:lastPrinted>
  <dcterms:created xsi:type="dcterms:W3CDTF">2020-03-12T07:53:00Z</dcterms:created>
  <dcterms:modified xsi:type="dcterms:W3CDTF">2020-03-12T07:53:00Z</dcterms:modified>
</cp:coreProperties>
</file>